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9060"/>
      </w:tblGrid>
      <w:tr w:rsidR="00277B9C" w:rsidRPr="00CF7D29" w:rsidTr="00CF7D29">
        <w:trPr>
          <w:trHeight w:val="699"/>
        </w:trPr>
        <w:tc>
          <w:tcPr>
            <w:tcW w:w="9060" w:type="dxa"/>
          </w:tcPr>
          <w:p w:rsidR="008829F0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CF7D29">
              <w:rPr>
                <w:sz w:val="24"/>
                <w:szCs w:val="24"/>
                <w:lang w:val="en-US"/>
              </w:rPr>
              <w:t xml:space="preserve">Name of Higher Education </w:t>
            </w:r>
            <w:r w:rsidR="009821CE" w:rsidRPr="00CF7D29">
              <w:rPr>
                <w:sz w:val="24"/>
                <w:szCs w:val="24"/>
                <w:lang w:val="en-US"/>
              </w:rPr>
              <w:t>Institution:</w:t>
            </w:r>
            <w:r w:rsidR="009821CE">
              <w:rPr>
                <w:sz w:val="24"/>
                <w:szCs w:val="24"/>
                <w:lang w:val="en-US"/>
              </w:rPr>
              <w:t xml:space="preserve"> University of Farhat Abbas Setif- 1</w:t>
            </w:r>
            <w:r w:rsidRPr="00CF7D29">
              <w:rPr>
                <w:sz w:val="24"/>
                <w:szCs w:val="24"/>
                <w:lang w:val="en-US"/>
              </w:rPr>
              <w:t xml:space="preserve"> </w:t>
            </w:r>
          </w:p>
          <w:p w:rsidR="00277B9C" w:rsidRPr="00494DF0" w:rsidRDefault="009821CE" w:rsidP="008829F0">
            <w:pPr>
              <w:rPr>
                <w:sz w:val="28"/>
                <w:szCs w:val="28"/>
              </w:rPr>
            </w:pPr>
            <w:r w:rsidRPr="00494DF0">
              <w:rPr>
                <w:sz w:val="24"/>
                <w:szCs w:val="24"/>
              </w:rPr>
              <w:t>Département</w:t>
            </w:r>
            <w:proofErr w:type="gramStart"/>
            <w:r w:rsidRPr="00494DF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7D45B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Microbiolog</w:t>
            </w:r>
            <w:r w:rsidR="007D45BA">
              <w:rPr>
                <w:sz w:val="24"/>
                <w:szCs w:val="24"/>
              </w:rPr>
              <w:t>y</w:t>
            </w:r>
            <w:proofErr w:type="spellEnd"/>
            <w:proofErr w:type="gramEnd"/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/>
      </w:tblPr>
      <w:tblGrid>
        <w:gridCol w:w="9062"/>
      </w:tblGrid>
      <w:tr w:rsidR="009B73C9" w:rsidRPr="00184903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184903" w:rsidTr="009B73C9">
        <w:tc>
          <w:tcPr>
            <w:tcW w:w="9062" w:type="dxa"/>
          </w:tcPr>
          <w:p w:rsidR="00494DF0" w:rsidRDefault="00EF246E" w:rsidP="006D0532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 xml:space="preserve">Title of the </w:t>
            </w:r>
            <w:r w:rsidRPr="00CF7D29">
              <w:rPr>
                <w:b/>
                <w:bCs/>
                <w:sz w:val="28"/>
                <w:szCs w:val="28"/>
                <w:lang w:val="en-US"/>
              </w:rPr>
              <w:t>MATTER</w:t>
            </w:r>
          </w:p>
          <w:p w:rsidR="00494DF0" w:rsidRPr="00CF7D29" w:rsidRDefault="009821CE" w:rsidP="008829F0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Mycology-Algology-Virology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9821CE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494DF0" w:rsidRPr="00CF7D29" w:rsidRDefault="009821CE" w:rsidP="009821CE">
            <w:pPr>
              <w:jc w:val="center"/>
              <w:rPr>
                <w:b/>
                <w:bCs/>
                <w:i/>
                <w:iCs/>
                <w:lang w:val="en-US"/>
              </w:rPr>
            </w:pPr>
            <w:r>
              <w:rPr>
                <w:rStyle w:val="rynqvb"/>
              </w:rPr>
              <w:t>Djellel  Nadjiha</w:t>
            </w:r>
          </w:p>
        </w:tc>
      </w:tr>
      <w:tr w:rsidR="008A5F23" w:rsidRPr="00184903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8A5F23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  <w:vAlign w:val="center"/>
          </w:tcPr>
          <w:p w:rsidR="00494DF0" w:rsidRPr="00CF7D29" w:rsidRDefault="009821CE" w:rsidP="008829F0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n.djellel18@gmail.com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D144DB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="00770375"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770375" w:rsidRPr="00CF7D29" w:rsidRDefault="00184903" w:rsidP="009821C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MON</w:t>
            </w:r>
            <w:r w:rsidR="009821CE">
              <w:rPr>
                <w:i/>
                <w:iCs/>
                <w:lang w:val="en-US"/>
              </w:rPr>
              <w:t>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770375" w:rsidRPr="00CF7D29" w:rsidRDefault="009821CE" w:rsidP="006D0532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11.00-12.30</w:t>
            </w:r>
          </w:p>
        </w:tc>
      </w:tr>
      <w:tr w:rsidR="00CF7D29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  <w:vAlign w:val="center"/>
          </w:tcPr>
          <w:p w:rsidR="00CF7D29" w:rsidRPr="00CF7D29" w:rsidRDefault="00B77085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CF7D29" w:rsidRDefault="009821CE" w:rsidP="009821C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TUESDAY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CF7D29" w:rsidRDefault="009821CE" w:rsidP="00CF7D2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15.30-17.00</w:t>
            </w:r>
          </w:p>
        </w:tc>
      </w:tr>
      <w:tr w:rsidR="00CF7D29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  <w:vAlign w:val="center"/>
          </w:tcPr>
          <w:p w:rsidR="00CF7D29" w:rsidRPr="00CF7D29" w:rsidRDefault="00B77085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CF7D29" w:rsidRPr="00CF7D29" w:rsidRDefault="00B77085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="00CF7D29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F7D29" w:rsidRPr="00CF7D29" w:rsidRDefault="00CF7D29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CF7D29" w:rsidRPr="00CF7D29" w:rsidRDefault="00B77085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 w:rsidR="00CF7D2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="00CF7D2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  <w:tr w:rsidR="008A5F23" w:rsidRPr="00CF7D29" w:rsidTr="008264D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  <w:vAlign w:val="center"/>
          </w:tcPr>
          <w:p w:rsidR="00770375" w:rsidRPr="00CF7D29" w:rsidRDefault="00B77085" w:rsidP="008829F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e6"/>
            <w:r w:rsidR="00D14FFF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="00D14FFF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770375" w:rsidRPr="00CF7D29" w:rsidRDefault="00770375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 w:rsidR="00CF7D29"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770375" w:rsidRPr="00CF7D29" w:rsidRDefault="00B77085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11"/>
            <w:r w:rsidR="00D14FFF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="00770375"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770375" w:rsidRPr="00CF7D29" w:rsidRDefault="00B77085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5"/>
            <w:r w:rsidR="00D14FFF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184903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B77085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6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 w:rsidR="00236309" w:rsidRPr="00CF7D29" w:rsidRDefault="00B77085" w:rsidP="006D0532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8" w:name="Texte21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470" w:type="pct"/>
            <w:vAlign w:val="center"/>
          </w:tcPr>
          <w:p w:rsidR="00236309" w:rsidRPr="00CF7D29" w:rsidRDefault="00B77085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9" w:name="Texte22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469" w:type="pct"/>
            <w:vAlign w:val="center"/>
          </w:tcPr>
          <w:p w:rsidR="00236309" w:rsidRPr="00CF7D29" w:rsidRDefault="00B77085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e23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469" w:type="pct"/>
            <w:vAlign w:val="center"/>
          </w:tcPr>
          <w:p w:rsidR="00236309" w:rsidRPr="00CF7D29" w:rsidRDefault="00B77085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B77085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1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892" w:type="pct"/>
            <w:vAlign w:val="center"/>
          </w:tcPr>
          <w:p w:rsidR="00236309" w:rsidRPr="00CF7D29" w:rsidRDefault="00B77085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2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2"/>
          </w:p>
        </w:tc>
        <w:tc>
          <w:tcPr>
            <w:tcW w:w="892" w:type="pct"/>
            <w:vAlign w:val="center"/>
          </w:tcPr>
          <w:p w:rsidR="00236309" w:rsidRPr="00CF7D29" w:rsidRDefault="00B77085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3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3"/>
          </w:p>
        </w:tc>
        <w:tc>
          <w:tcPr>
            <w:tcW w:w="892" w:type="pct"/>
            <w:vAlign w:val="center"/>
          </w:tcPr>
          <w:p w:rsidR="00236309" w:rsidRPr="00CF7D29" w:rsidRDefault="00B77085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4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4"/>
          </w:p>
        </w:tc>
        <w:tc>
          <w:tcPr>
            <w:tcW w:w="892" w:type="pct"/>
            <w:vAlign w:val="center"/>
          </w:tcPr>
          <w:p w:rsidR="00236309" w:rsidRPr="00CF7D29" w:rsidRDefault="00B77085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36309" w:rsidRPr="00CF7D29" w:rsidRDefault="00B77085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B77085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184903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D45BA" w:rsidP="006D0532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Djellel  Nadjiha</w:t>
            </w:r>
          </w:p>
        </w:tc>
        <w:tc>
          <w:tcPr>
            <w:tcW w:w="892" w:type="pct"/>
            <w:vAlign w:val="center"/>
          </w:tcPr>
          <w:p w:rsidR="00A55690" w:rsidRPr="00CF7D29" w:rsidRDefault="003418C0" w:rsidP="00E04AF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Lab19</w:t>
            </w:r>
          </w:p>
        </w:tc>
        <w:tc>
          <w:tcPr>
            <w:tcW w:w="470" w:type="pct"/>
            <w:vAlign w:val="center"/>
          </w:tcPr>
          <w:p w:rsidR="00A55690" w:rsidRPr="00CF7D29" w:rsidRDefault="003418C0" w:rsidP="003418C0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469" w:type="pct"/>
            <w:vAlign w:val="center"/>
          </w:tcPr>
          <w:p w:rsidR="00A55690" w:rsidRPr="00CF7D29" w:rsidRDefault="003418C0" w:rsidP="009E136F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8.00-11.00</w:t>
            </w:r>
          </w:p>
        </w:tc>
        <w:tc>
          <w:tcPr>
            <w:tcW w:w="469" w:type="pct"/>
            <w:vAlign w:val="center"/>
          </w:tcPr>
          <w:p w:rsidR="00A55690" w:rsidRPr="00CF7D29" w:rsidRDefault="003418C0" w:rsidP="009E136F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469" w:type="pct"/>
            <w:vAlign w:val="center"/>
          </w:tcPr>
          <w:p w:rsidR="00A55690" w:rsidRPr="00CF7D29" w:rsidRDefault="003418C0" w:rsidP="009E136F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111.00-14.00</w:t>
            </w:r>
          </w:p>
        </w:tc>
        <w:tc>
          <w:tcPr>
            <w:tcW w:w="470" w:type="pct"/>
            <w:vAlign w:val="center"/>
          </w:tcPr>
          <w:p w:rsidR="00A55690" w:rsidRPr="00CF7D29" w:rsidRDefault="00A55690" w:rsidP="00A55690">
            <w:pPr>
              <w:rPr>
                <w:i/>
                <w:iCs/>
                <w:lang w:val="en-US"/>
              </w:rPr>
            </w:pPr>
          </w:p>
        </w:tc>
        <w:tc>
          <w:tcPr>
            <w:tcW w:w="466" w:type="pct"/>
            <w:vAlign w:val="center"/>
          </w:tcPr>
          <w:p w:rsidR="00A55690" w:rsidRPr="00CF7D29" w:rsidRDefault="00A55690" w:rsidP="00A55690">
            <w:pPr>
              <w:rPr>
                <w:i/>
                <w:iCs/>
                <w:lang w:val="en-US"/>
              </w:rPr>
            </w:pP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D45BA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Kaa</w:t>
            </w:r>
            <w:r w:rsidR="003418C0">
              <w:rPr>
                <w:i/>
                <w:iCs/>
                <w:lang w:val="en-US"/>
              </w:rPr>
              <w:t xml:space="preserve">bour  </w:t>
            </w:r>
            <w:proofErr w:type="spellStart"/>
            <w:r w:rsidR="003418C0">
              <w:rPr>
                <w:i/>
                <w:iCs/>
                <w:lang w:val="en-US"/>
              </w:rPr>
              <w:t>Faiza</w:t>
            </w:r>
            <w:proofErr w:type="spellEnd"/>
          </w:p>
        </w:tc>
        <w:tc>
          <w:tcPr>
            <w:tcW w:w="892" w:type="pct"/>
            <w:vAlign w:val="center"/>
          </w:tcPr>
          <w:p w:rsidR="00FC3BB6" w:rsidRPr="00CF7D29" w:rsidRDefault="003418C0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Lab 19</w:t>
            </w:r>
          </w:p>
        </w:tc>
        <w:tc>
          <w:tcPr>
            <w:tcW w:w="470" w:type="pct"/>
            <w:vAlign w:val="center"/>
          </w:tcPr>
          <w:p w:rsidR="00FC3BB6" w:rsidRPr="00CF7D29" w:rsidRDefault="003418C0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469" w:type="pct"/>
            <w:vAlign w:val="center"/>
          </w:tcPr>
          <w:p w:rsidR="00FC3BB6" w:rsidRPr="00CF7D29" w:rsidRDefault="003418C0" w:rsidP="003418C0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14.00-17.00</w:t>
            </w:r>
          </w:p>
        </w:tc>
        <w:tc>
          <w:tcPr>
            <w:tcW w:w="469" w:type="pct"/>
            <w:vAlign w:val="center"/>
          </w:tcPr>
          <w:p w:rsidR="00FC3BB6" w:rsidRPr="00CF7D29" w:rsidRDefault="003418C0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Wednesday</w:t>
            </w:r>
          </w:p>
        </w:tc>
        <w:tc>
          <w:tcPr>
            <w:tcW w:w="469" w:type="pct"/>
            <w:vAlign w:val="center"/>
          </w:tcPr>
          <w:p w:rsidR="00FC3BB6" w:rsidRPr="00CF7D29" w:rsidRDefault="003418C0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8.00-11.00</w:t>
            </w:r>
          </w:p>
        </w:tc>
        <w:tc>
          <w:tcPr>
            <w:tcW w:w="470" w:type="pct"/>
            <w:vAlign w:val="center"/>
          </w:tcPr>
          <w:p w:rsidR="00FC3BB6" w:rsidRPr="00CF7D29" w:rsidRDefault="003418C0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Wednesday</w:t>
            </w:r>
          </w:p>
        </w:tc>
        <w:tc>
          <w:tcPr>
            <w:tcW w:w="466" w:type="pct"/>
            <w:vAlign w:val="center"/>
          </w:tcPr>
          <w:p w:rsidR="00FC3BB6" w:rsidRPr="00CF7D29" w:rsidRDefault="003418C0" w:rsidP="00FC3BB6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11.00-14.00</w:t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B77085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B77085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CF7D29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CF7D29" w:rsidRDefault="00494DF0" w:rsidP="006D0532">
            <w:pPr>
              <w:rPr>
                <w:i/>
                <w:iCs/>
                <w:lang w:val="en-US"/>
              </w:rPr>
            </w:pP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F7D29" w:rsidRDefault="00184903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UE  Fundamentals</w:t>
            </w:r>
          </w:p>
        </w:tc>
      </w:tr>
      <w:tr w:rsidR="00494DF0" w:rsidRPr="00C5531E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494DF0" w:rsidRPr="00CF7D29" w:rsidRDefault="00494DF0" w:rsidP="0042399D">
            <w:pPr>
              <w:rPr>
                <w:i/>
                <w:iCs/>
                <w:lang w:val="en-US"/>
              </w:rPr>
            </w:pP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>
              <w:rPr>
                <w:rStyle w:val="rynqvb"/>
              </w:rPr>
              <w:t>Subject Credits</w:t>
            </w:r>
          </w:p>
        </w:tc>
        <w:tc>
          <w:tcPr>
            <w:tcW w:w="6513" w:type="dxa"/>
          </w:tcPr>
          <w:p w:rsidR="00494DF0" w:rsidRPr="00CF7D29" w:rsidRDefault="00184903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4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rStyle w:val="rynqvb"/>
              </w:rPr>
              <w:t xml:space="preserve">Matter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CF7D29" w:rsidRDefault="00184903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2</w:t>
            </w: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Participation Weighting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>Attendance Weighting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42399D" w:rsidRPr="00CF7D29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42399D" w:rsidP="0042399D">
            <w:pPr>
              <w:rPr>
                <w:i/>
                <w:iCs/>
                <w:lang w:val="en-US"/>
              </w:rPr>
            </w:pPr>
          </w:p>
        </w:tc>
      </w:tr>
      <w:tr w:rsidR="00E04AFD" w:rsidRPr="00CF7D29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r>
              <w:rPr>
                <w:rStyle w:val="rynqvb"/>
              </w:rPr>
              <w:t>Targeted skills</w:t>
            </w:r>
          </w:p>
        </w:tc>
        <w:tc>
          <w:tcPr>
            <w:tcW w:w="6513" w:type="dxa"/>
          </w:tcPr>
          <w:p w:rsidR="0042399D" w:rsidRPr="00CF7D29" w:rsidRDefault="0042399D" w:rsidP="006D0532">
            <w:pPr>
              <w:rPr>
                <w:i/>
                <w:iCs/>
                <w:lang w:val="en-US"/>
              </w:rPr>
            </w:pP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184903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r>
              <w:t>Yes</w:t>
            </w:r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97F09" w:rsidRPr="00CF7D29" w:rsidTr="00CF7D29">
        <w:tc>
          <w:tcPr>
            <w:tcW w:w="97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595FC4" w:rsidRPr="00CF7D29" w:rsidRDefault="00595FC4" w:rsidP="00323CE6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6B258A" w:rsidRPr="00CF7D29" w:rsidRDefault="006B258A" w:rsidP="009E136F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6B258A" w:rsidRPr="00CF7D29" w:rsidRDefault="001A338C" w:rsidP="001A338C">
                <w:pPr>
                  <w:jc w:val="center"/>
                  <w:rPr>
                    <w:lang w:val="en-US"/>
                  </w:rPr>
                </w:pPr>
                <w:r w:rsidRPr="00CF7D29">
                  <w:rPr>
                    <w:lang w:val="en-US"/>
                  </w:rPr>
                  <w:t>01/01/2023</w:t>
                </w:r>
              </w:p>
            </w:tc>
          </w:sdtContent>
        </w:sdt>
        <w:tc>
          <w:tcPr>
            <w:tcW w:w="115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t>Author.</w:t>
            </w:r>
            <w:r>
              <w:t xml:space="preserve"> D</w:t>
            </w:r>
            <w:r w:rsidRPr="00CF7D29">
              <w:t>ocum</w:t>
            </w:r>
            <w:r>
              <w:t>.</w:t>
            </w:r>
            <w:r w:rsidRPr="00CF7D29">
              <w:t> (</w:t>
            </w:r>
            <w:r>
              <w:t>Yes</w:t>
            </w:r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Scale</w:t>
            </w:r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:rsidTr="00CF7D29">
        <w:tc>
          <w:tcPr>
            <w:tcW w:w="97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CF7D29" w:rsidRPr="00D0147E" w:rsidRDefault="00CF7D29" w:rsidP="00CF7D29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9821CE" w:rsidRDefault="00CF7D29" w:rsidP="00CF7D29">
            <w:pPr>
              <w:jc w:val="center"/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184903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9821CE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Laboratory materials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>Protective materials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184903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673AFF" w:rsidRPr="00CF7D29" w:rsidRDefault="00673AFF" w:rsidP="00673AFF">
            <w:pPr>
              <w:rPr>
                <w:lang w:val="en-US"/>
              </w:rPr>
            </w:pPr>
          </w:p>
        </w:tc>
      </w:tr>
      <w:tr w:rsidR="00673AFF" w:rsidRPr="00CF7D29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673AFF" w:rsidRPr="00CF7D29" w:rsidRDefault="00673AFF" w:rsidP="00673AFF">
            <w:pPr>
              <w:rPr>
                <w:lang w:val="en-US"/>
              </w:rPr>
            </w:pP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CF7D29" w:rsidTr="00A2507A">
        <w:trPr>
          <w:trHeight w:val="802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A2507A">
        <w:trPr>
          <w:trHeight w:val="416"/>
        </w:trPr>
        <w:tc>
          <w:tcPr>
            <w:tcW w:w="2689" w:type="dxa"/>
          </w:tcPr>
          <w:p w:rsidR="004A3421" w:rsidRPr="00CF7D29" w:rsidRDefault="004A3421" w:rsidP="004A3421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323CE6"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  <w:tr w:rsidR="004A3421" w:rsidRPr="00CF7D29" w:rsidTr="00A2507A">
        <w:trPr>
          <w:trHeight w:val="856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6371" w:type="dxa"/>
          </w:tcPr>
          <w:p w:rsidR="005F6BBF" w:rsidRPr="00CF7D29" w:rsidRDefault="005F6BBF" w:rsidP="004A3421">
            <w:pPr>
              <w:rPr>
                <w:lang w:val="en-US"/>
              </w:rPr>
            </w:pPr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B77085" w:rsidP="00BE6AF2">
      <w:pPr>
        <w:rPr>
          <w:lang w:val="en-US"/>
        </w:rPr>
      </w:pPr>
      <w:r w:rsidRPr="00B77085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:rsidR="00E04AFD" w:rsidRPr="00DD0E78" w:rsidRDefault="00DD0E78" w:rsidP="00BE6AF2">
                  <w:pPr>
                    <w:jc w:val="center"/>
                    <w:rPr>
                      <w:b/>
                      <w:bCs/>
                      <w:u w:val="single"/>
                      <w:lang w:val="en-US"/>
                    </w:rPr>
                  </w:pPr>
                  <w:r w:rsidRPr="00DD0E78">
                    <w:rPr>
                      <w:b/>
                      <w:bCs/>
                      <w:u w:val="single"/>
                      <w:lang w:val="en-US"/>
                    </w:rPr>
                    <w:t>Wet stamp of the department</w:t>
                  </w:r>
                </w:p>
              </w:txbxContent>
            </v:textbox>
          </v:shape>
        </w:pic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2B378B"/>
    <w:rsid w:val="000A2139"/>
    <w:rsid w:val="000C19B5"/>
    <w:rsid w:val="00121ACD"/>
    <w:rsid w:val="00121DA8"/>
    <w:rsid w:val="00154217"/>
    <w:rsid w:val="00184903"/>
    <w:rsid w:val="001A338C"/>
    <w:rsid w:val="001B6C15"/>
    <w:rsid w:val="001C29AF"/>
    <w:rsid w:val="001D1D3B"/>
    <w:rsid w:val="001E12E7"/>
    <w:rsid w:val="001F298C"/>
    <w:rsid w:val="001F340A"/>
    <w:rsid w:val="0022599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418C0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95FC4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D45BA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626B"/>
    <w:rsid w:val="00897F09"/>
    <w:rsid w:val="008A5F23"/>
    <w:rsid w:val="008A61CF"/>
    <w:rsid w:val="008C6A18"/>
    <w:rsid w:val="008C6E60"/>
    <w:rsid w:val="008D552E"/>
    <w:rsid w:val="008E3982"/>
    <w:rsid w:val="00950DB8"/>
    <w:rsid w:val="00964296"/>
    <w:rsid w:val="009821CE"/>
    <w:rsid w:val="009A4FF8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6518D"/>
    <w:rsid w:val="00AB6A9F"/>
    <w:rsid w:val="00AC718F"/>
    <w:rsid w:val="00AD5FD9"/>
    <w:rsid w:val="00B109A7"/>
    <w:rsid w:val="00B77085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B1B06"/>
    <w:rsid w:val="00DD0E78"/>
    <w:rsid w:val="00E04AFD"/>
    <w:rsid w:val="00E30CE9"/>
    <w:rsid w:val="00E511E4"/>
    <w:rsid w:val="00E544BB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CD648A"/>
    <w:rsid w:val="0003592C"/>
    <w:rsid w:val="000D7A4F"/>
    <w:rsid w:val="002A0A11"/>
    <w:rsid w:val="004952A0"/>
    <w:rsid w:val="00513948"/>
    <w:rsid w:val="005A5D73"/>
    <w:rsid w:val="00780C91"/>
    <w:rsid w:val="008159DD"/>
    <w:rsid w:val="00AA6FD8"/>
    <w:rsid w:val="00B317D6"/>
    <w:rsid w:val="00C21242"/>
    <w:rsid w:val="00CD648A"/>
    <w:rsid w:val="00E45825"/>
    <w:rsid w:val="00E66632"/>
    <w:rsid w:val="00F67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1782-05F4-4233-B4B7-2BA60E13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19</TotalTime>
  <Pages>3</Pages>
  <Words>610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2017</cp:lastModifiedBy>
  <cp:revision>6</cp:revision>
  <cp:lastPrinted>2023-03-05T13:51:00Z</cp:lastPrinted>
  <dcterms:created xsi:type="dcterms:W3CDTF">2026-07-14T18:24:00Z</dcterms:created>
  <dcterms:modified xsi:type="dcterms:W3CDTF">2026-07-14T20:28:00Z</dcterms:modified>
</cp:coreProperties>
</file>